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E52B74" w:rsidP="00384E4B">
      <w:pPr>
        <w:rPr>
          <w:rFonts w:ascii="Arial" w:hAnsi="Arial" w:cs="Arial"/>
        </w:rPr>
      </w:pPr>
      <w:r w:rsidRPr="00E52B74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816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lesson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practice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study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paper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professional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student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class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pronunciation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dictionary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correct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document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01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definition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vAlign w:val="bottom"/>
          </w:tcPr>
          <w:p w:rsidR="005147C5" w:rsidRPr="009C3DEB" w:rsidRDefault="00766A47">
            <w:pPr>
              <w:cnfStyle w:val="00000010000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repeat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083842" w:rsidRPr="00CE5D73" w:rsidRDefault="00083842" w:rsidP="009C654F">
      <w:pPr>
        <w:rPr>
          <w:rFonts w:ascii="Bookman Old Style" w:hAnsi="Bookman Old Style" w:cs="Arial"/>
        </w:rPr>
      </w:pPr>
    </w:p>
    <w:sectPr w:rsidR="00083842" w:rsidRPr="00CE5D73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A47" w:rsidRDefault="00766A47" w:rsidP="00814CB4">
      <w:r>
        <w:separator/>
      </w:r>
    </w:p>
  </w:endnote>
  <w:endnote w:type="continuationSeparator" w:id="1">
    <w:p w:rsidR="00766A47" w:rsidRDefault="00766A4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A47" w:rsidRDefault="00766A47" w:rsidP="00814CB4">
      <w:r>
        <w:separator/>
      </w:r>
    </w:p>
  </w:footnote>
  <w:footnote w:type="continuationSeparator" w:id="1">
    <w:p w:rsidR="00766A47" w:rsidRDefault="00766A4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Getting Started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686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1BE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6A47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5D73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B74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cognates.vocabulary.template2</Template>
  <TotalTime>3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2009-05-28T01:44:00Z</dcterms:created>
  <dcterms:modified xsi:type="dcterms:W3CDTF">2009-05-28T01:47:00Z</dcterms:modified>
</cp:coreProperties>
</file>